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0098F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7FD1">
        <w:rPr>
          <w:b/>
          <w:noProof/>
          <w:sz w:val="24"/>
        </w:rPr>
        <w:fldChar w:fldCharType="begin"/>
      </w:r>
      <w:r w:rsidR="007C7FD1">
        <w:rPr>
          <w:b/>
          <w:noProof/>
          <w:sz w:val="24"/>
        </w:rPr>
        <w:instrText xml:space="preserve"> DOCPROPERTY  TSG/WGRef  \* MERGEFORMAT </w:instrText>
      </w:r>
      <w:r w:rsidR="007C7FD1">
        <w:rPr>
          <w:b/>
          <w:noProof/>
          <w:sz w:val="24"/>
        </w:rPr>
        <w:fldChar w:fldCharType="separate"/>
      </w:r>
      <w:r w:rsidR="001D1CCF">
        <w:rPr>
          <w:b/>
          <w:noProof/>
          <w:sz w:val="24"/>
        </w:rPr>
        <w:t>RAN5</w:t>
      </w:r>
      <w:r w:rsidR="007C7FD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7FD1">
        <w:rPr>
          <w:b/>
          <w:noProof/>
          <w:sz w:val="24"/>
        </w:rPr>
        <w:fldChar w:fldCharType="begin"/>
      </w:r>
      <w:r w:rsidR="007C7FD1">
        <w:rPr>
          <w:b/>
          <w:noProof/>
          <w:sz w:val="24"/>
        </w:rPr>
        <w:instrText xml:space="preserve"> DOCPROPERTY  MtgSeq  \* MERGEFORMAT </w:instrText>
      </w:r>
      <w:r w:rsidR="007C7FD1">
        <w:rPr>
          <w:b/>
          <w:noProof/>
          <w:sz w:val="24"/>
        </w:rPr>
        <w:fldChar w:fldCharType="separate"/>
      </w:r>
      <w:r w:rsidR="00590D27">
        <w:rPr>
          <w:b/>
          <w:noProof/>
          <w:sz w:val="24"/>
        </w:rPr>
        <w:t>90</w:t>
      </w:r>
      <w:r w:rsidR="001D1CCF">
        <w:rPr>
          <w:b/>
          <w:noProof/>
          <w:sz w:val="24"/>
        </w:rPr>
        <w:t>-e</w:t>
      </w:r>
      <w:r w:rsidR="007C7FD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C7FD1">
        <w:rPr>
          <w:b/>
          <w:i/>
          <w:noProof/>
          <w:sz w:val="28"/>
        </w:rPr>
        <w:fldChar w:fldCharType="begin"/>
      </w:r>
      <w:r w:rsidR="007C7FD1">
        <w:rPr>
          <w:b/>
          <w:i/>
          <w:noProof/>
          <w:sz w:val="28"/>
        </w:rPr>
        <w:instrText xml:space="preserve"> DOCPROPERTY  Tdoc#  \* MERGEFORMAT </w:instrText>
      </w:r>
      <w:r w:rsidR="007C7FD1">
        <w:rPr>
          <w:b/>
          <w:i/>
          <w:noProof/>
          <w:sz w:val="28"/>
        </w:rPr>
        <w:fldChar w:fldCharType="separate"/>
      </w:r>
      <w:r w:rsidR="00675527">
        <w:rPr>
          <w:b/>
          <w:i/>
          <w:noProof/>
          <w:sz w:val="28"/>
        </w:rPr>
        <w:t>R5-21</w:t>
      </w:r>
      <w:r w:rsidR="00BC5003">
        <w:rPr>
          <w:b/>
          <w:i/>
          <w:noProof/>
          <w:sz w:val="28"/>
        </w:rPr>
        <w:t>0849</w:t>
      </w:r>
      <w:r w:rsidR="007C7FD1">
        <w:rPr>
          <w:b/>
          <w:i/>
          <w:noProof/>
          <w:sz w:val="28"/>
        </w:rPr>
        <w:fldChar w:fldCharType="end"/>
      </w:r>
    </w:p>
    <w:p w14:paraId="7CB45193" w14:textId="36FD2052" w:rsidR="001E41F3" w:rsidRDefault="007C7FD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90D27" w:rsidRPr="00590D2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FA00F6">
        <w:rPr>
          <w:b/>
          <w:noProof/>
          <w:sz w:val="24"/>
        </w:rPr>
        <w:t>22th</w:t>
      </w:r>
      <w:r w:rsidR="00590D27" w:rsidRPr="00590D27">
        <w:rPr>
          <w:b/>
          <w:noProof/>
          <w:sz w:val="24"/>
        </w:rPr>
        <w:t xml:space="preserve"> </w:t>
      </w:r>
      <w:r w:rsidR="00FB0B57">
        <w:rPr>
          <w:b/>
          <w:noProof/>
          <w:sz w:val="24"/>
        </w:rPr>
        <w:t>Feb – 5th Mar</w:t>
      </w:r>
      <w:r w:rsidR="00590D27" w:rsidRPr="00590D27">
        <w:rPr>
          <w:b/>
          <w:noProof/>
          <w:sz w:val="24"/>
        </w:rPr>
        <w:t xml:space="preserve"> 202</w:t>
      </w:r>
      <w:r w:rsidR="00675527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1E52AA" w:rsidR="001E41F3" w:rsidRPr="00410371" w:rsidRDefault="007C7FD1" w:rsidP="007206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06CF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09DDC9" w:rsidR="001E41F3" w:rsidRPr="00410371" w:rsidRDefault="00BC5003" w:rsidP="00BC5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0B924E" w:rsidR="001E41F3" w:rsidRPr="00410371" w:rsidRDefault="007C7FD1" w:rsidP="00590D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0D2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54294" w:rsidR="001E41F3" w:rsidRPr="00410371" w:rsidRDefault="007C7FD1" w:rsidP="007206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06CF">
              <w:rPr>
                <w:b/>
                <w:noProof/>
                <w:sz w:val="28"/>
              </w:rPr>
              <w:t>16.6</w:t>
            </w:r>
            <w:r w:rsidR="00590D27">
              <w:rPr>
                <w:b/>
                <w:noProof/>
                <w:sz w:val="28"/>
              </w:rPr>
              <w:t>.</w:t>
            </w:r>
            <w:r w:rsidR="007206C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326FDE" w:rsidR="001E41F3" w:rsidRDefault="00BC5003" w:rsidP="00FB0B57">
            <w:pPr>
              <w:pStyle w:val="CRCoverPage"/>
              <w:spacing w:after="0"/>
              <w:ind w:left="100"/>
              <w:rPr>
                <w:noProof/>
              </w:rPr>
            </w:pPr>
            <w:r w:rsidRPr="00BC5003">
              <w:t>Update of FR1 TT for CSI-RS based link recovery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4E935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50F847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C66F1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27CB5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75527">
              <w:rPr>
                <w:noProof/>
              </w:rPr>
              <w:t>2021</w:t>
            </w:r>
            <w:r w:rsidR="00F949E8">
              <w:rPr>
                <w:noProof/>
              </w:rPr>
              <w:t>-01</w:t>
            </w:r>
            <w:r w:rsidR="00FB0B57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686ED" w:rsidR="001E41F3" w:rsidRDefault="007C7FD1" w:rsidP="00FB0B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B0B5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1CA5CB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B0B5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70BEDF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According to the conclusion from R5-206607, the MU of Es/Noc accuracy over Meas PRBs was changed from ±0.8 dB to ±0.3 dB and applied to FR1 and FR2 RRM testing with baseband combining of AWGN and signal assumed. So the Test Tolerance analysis needed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DFD37F" w14:textId="77777777" w:rsidR="007206CF" w:rsidRDefault="007206CF" w:rsidP="00720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TT analysis as per ±0.3 dB MU of Es/Noc accuracy over Meas PRBs.</w:t>
            </w:r>
          </w:p>
          <w:p w14:paraId="31C656EC" w14:textId="2C8712E0" w:rsidR="001E41F3" w:rsidRDefault="007206CF" w:rsidP="00720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</w:t>
            </w:r>
            <w:r w:rsidR="00AD3C41">
              <w:rPr>
                <w:noProof/>
              </w:rPr>
              <w:t xml:space="preserve"> attached zip file “</w:t>
            </w:r>
            <w:bookmarkStart w:id="1" w:name="OLE_LINK17"/>
            <w:r w:rsidR="004A5B39">
              <w:rPr>
                <w:noProof/>
              </w:rPr>
              <w:t>38.533 4.5.5.3+4.5.5.4+6.5.5.3+6.5.5.4</w:t>
            </w:r>
            <w:r w:rsidR="00AD3C41">
              <w:rPr>
                <w:noProof/>
              </w:rPr>
              <w:t xml:space="preserve"> TT v</w:t>
            </w:r>
            <w:bookmarkEnd w:id="1"/>
            <w:r w:rsidR="001E4973">
              <w:rPr>
                <w:noProof/>
              </w:rPr>
              <w:t>2</w:t>
            </w:r>
            <w:r>
              <w:rPr>
                <w:noProof/>
              </w:rPr>
              <w:t>’’ to TR 38.903.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CB66E6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The analysis to derive the Test Tolerance for SCell activation and deactivation test cases would not be finalised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58EFDE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N/A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A0B79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66EE35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CD4B83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8B69CD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Added .zip file into TR 38.903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A2AB0E" w14:textId="77777777" w:rsidR="00C71C8C" w:rsidRDefault="00C71C8C" w:rsidP="00C71C8C">
      <w:pPr>
        <w:pStyle w:val="Separation"/>
      </w:pPr>
      <w:r w:rsidRPr="00032F66">
        <w:lastRenderedPageBreak/>
        <w:t>&lt;Start</w:t>
      </w:r>
      <w:r>
        <w:t xml:space="preserve"> of modified section</w:t>
      </w:r>
      <w:r w:rsidRPr="00032F66">
        <w:t>&gt;</w:t>
      </w:r>
    </w:p>
    <w:p w14:paraId="57034C5E" w14:textId="77777777" w:rsidR="00C71C8C" w:rsidRPr="00C71C8C" w:rsidRDefault="00C71C8C" w:rsidP="00C71C8C">
      <w:pPr>
        <w:rPr>
          <w:rFonts w:eastAsia="MS Mincho"/>
          <w:lang w:eastAsia="ja-JP"/>
        </w:rPr>
      </w:pPr>
    </w:p>
    <w:p w14:paraId="5C8920E9" w14:textId="77777777" w:rsidR="00C71C8C" w:rsidRDefault="00C71C8C" w:rsidP="00C71C8C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p w14:paraId="1EF3A383" w14:textId="44F5B609" w:rsidR="007206CF" w:rsidRPr="00FD5A5C" w:rsidRDefault="007206CF" w:rsidP="007206CF">
      <w:pPr>
        <w:pStyle w:val="2"/>
        <w:ind w:left="0" w:firstLine="0"/>
        <w:rPr>
          <w:rFonts w:eastAsia="??"/>
          <w:b/>
          <w:color w:val="FF0000"/>
          <w:sz w:val="24"/>
          <w:szCs w:val="32"/>
        </w:rPr>
      </w:pPr>
      <w:r w:rsidRPr="00052F9E">
        <w:rPr>
          <w:rFonts w:eastAsia="??"/>
          <w:b/>
          <w:color w:val="FF0000"/>
          <w:sz w:val="24"/>
          <w:szCs w:val="32"/>
        </w:rPr>
        <w:t xml:space="preserve">Please </w:t>
      </w:r>
      <w:r w:rsidRPr="00052F9E">
        <w:rPr>
          <w:rFonts w:eastAsia="??"/>
          <w:b/>
          <w:color w:val="FF0000"/>
          <w:sz w:val="24"/>
          <w:szCs w:val="32"/>
          <w:highlight w:val="yellow"/>
        </w:rPr>
        <w:t>remove</w:t>
      </w:r>
      <w:r w:rsidRPr="00052F9E">
        <w:rPr>
          <w:rFonts w:eastAsia="??"/>
          <w:b/>
          <w:color w:val="FF0000"/>
          <w:sz w:val="24"/>
          <w:szCs w:val="32"/>
        </w:rPr>
        <w:t xml:space="preserve"> the “</w:t>
      </w:r>
      <w:r w:rsidR="004A5B39">
        <w:rPr>
          <w:rFonts w:eastAsia="??"/>
          <w:b/>
          <w:color w:val="FF0000"/>
          <w:sz w:val="24"/>
          <w:szCs w:val="32"/>
          <w:highlight w:val="yellow"/>
        </w:rPr>
        <w:t>38.533 4.5.5.3+4.5.5.4+6.5.5.3+6.5.5.4</w:t>
      </w:r>
      <w:r w:rsidR="00AD3C41" w:rsidRPr="00AD3C41">
        <w:rPr>
          <w:rFonts w:eastAsia="??"/>
          <w:b/>
          <w:color w:val="FF0000"/>
          <w:sz w:val="24"/>
          <w:szCs w:val="32"/>
          <w:highlight w:val="yellow"/>
        </w:rPr>
        <w:t xml:space="preserve"> TT</w:t>
      </w:r>
      <w:r w:rsidRPr="00AD3C41">
        <w:rPr>
          <w:rFonts w:eastAsia="??"/>
          <w:b/>
          <w:color w:val="FF0000"/>
          <w:sz w:val="24"/>
          <w:szCs w:val="32"/>
          <w:highlight w:val="yellow"/>
        </w:rPr>
        <w:t>.</w:t>
      </w:r>
      <w:r w:rsidRPr="00052F9E">
        <w:rPr>
          <w:rFonts w:eastAsia="??"/>
          <w:b/>
          <w:color w:val="FF0000"/>
          <w:sz w:val="24"/>
          <w:szCs w:val="32"/>
          <w:highlight w:val="yellow"/>
        </w:rPr>
        <w:t>zip</w:t>
      </w:r>
      <w:r w:rsidRPr="00052F9E">
        <w:rPr>
          <w:rFonts w:eastAsia="??"/>
          <w:b/>
          <w:color w:val="FF0000"/>
          <w:sz w:val="24"/>
          <w:szCs w:val="32"/>
        </w:rPr>
        <w:t>” file from</w:t>
      </w:r>
      <w:r>
        <w:rPr>
          <w:rFonts w:eastAsia="??"/>
          <w:b/>
          <w:color w:val="FF0000"/>
          <w:sz w:val="24"/>
          <w:szCs w:val="32"/>
        </w:rPr>
        <w:t xml:space="preserve"> TR 38.903</w:t>
      </w:r>
    </w:p>
    <w:p w14:paraId="03D4A1F3" w14:textId="77777777" w:rsidR="007206CF" w:rsidRPr="00F1428C" w:rsidRDefault="007206CF" w:rsidP="007206CF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bookmarkStart w:id="2" w:name="OLE_LINK16"/>
      <w:r w:rsidRPr="00F1428C">
        <w:rPr>
          <w:rFonts w:eastAsia="??"/>
          <w:color w:val="FF0000"/>
          <w:sz w:val="20"/>
          <w:szCs w:val="32"/>
        </w:rPr>
        <w:t>Add the following attached .zip file to TR 38.903:</w:t>
      </w:r>
    </w:p>
    <w:bookmarkEnd w:id="2"/>
    <w:p w14:paraId="0F559416" w14:textId="26DB8ADD" w:rsidR="007206CF" w:rsidRPr="00A945E6" w:rsidRDefault="007206CF" w:rsidP="007206CF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r w:rsidRPr="00F1428C">
        <w:rPr>
          <w:rFonts w:eastAsia="??"/>
          <w:color w:val="FF0000"/>
          <w:sz w:val="20"/>
          <w:szCs w:val="32"/>
        </w:rPr>
        <w:t>“</w:t>
      </w:r>
      <w:r w:rsidR="004A5B39">
        <w:rPr>
          <w:rFonts w:eastAsia="??"/>
          <w:color w:val="FF0000"/>
          <w:sz w:val="20"/>
          <w:szCs w:val="32"/>
        </w:rPr>
        <w:t>38.533 4.5.5.3+4.5.5.4+6.5.5.3+6.5.5.4</w:t>
      </w:r>
      <w:r w:rsidR="001E4973">
        <w:rPr>
          <w:rFonts w:eastAsia="??"/>
          <w:color w:val="FF0000"/>
          <w:sz w:val="20"/>
          <w:szCs w:val="32"/>
        </w:rPr>
        <w:t xml:space="preserve"> TT v2</w:t>
      </w:r>
      <w:r w:rsidRPr="00F1428C">
        <w:rPr>
          <w:rFonts w:eastAsia="??"/>
          <w:color w:val="FF0000"/>
          <w:sz w:val="20"/>
          <w:szCs w:val="32"/>
        </w:rPr>
        <w:t xml:space="preserve">” </w:t>
      </w:r>
      <w:bookmarkStart w:id="3" w:name="_GoBack"/>
      <w:bookmarkEnd w:id="3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F70AC4" w14:textId="77777777" w:rsidR="006E6AA8" w:rsidRDefault="006E6AA8">
      <w:r>
        <w:separator/>
      </w:r>
    </w:p>
  </w:endnote>
  <w:endnote w:type="continuationSeparator" w:id="0">
    <w:p w14:paraId="73B1A76D" w14:textId="77777777" w:rsidR="006E6AA8" w:rsidRDefault="006E6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2FBE22" w14:textId="77777777" w:rsidR="006E6AA8" w:rsidRDefault="006E6AA8">
      <w:r>
        <w:separator/>
      </w:r>
    </w:p>
  </w:footnote>
  <w:footnote w:type="continuationSeparator" w:id="0">
    <w:p w14:paraId="44F38E34" w14:textId="77777777" w:rsidR="006E6AA8" w:rsidRDefault="006E6A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95906" w:rsidRDefault="003959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95906" w:rsidRDefault="0039590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95906" w:rsidRDefault="0039590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95906" w:rsidRDefault="0039590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777D"/>
    <w:rsid w:val="001A08B3"/>
    <w:rsid w:val="001A7B60"/>
    <w:rsid w:val="001B52F0"/>
    <w:rsid w:val="001B616C"/>
    <w:rsid w:val="001B7A65"/>
    <w:rsid w:val="001D1CCF"/>
    <w:rsid w:val="001E41F3"/>
    <w:rsid w:val="001E497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5906"/>
    <w:rsid w:val="003E1A36"/>
    <w:rsid w:val="00410371"/>
    <w:rsid w:val="004242F1"/>
    <w:rsid w:val="004500AB"/>
    <w:rsid w:val="004570B1"/>
    <w:rsid w:val="004A5B39"/>
    <w:rsid w:val="004B75B7"/>
    <w:rsid w:val="0051580D"/>
    <w:rsid w:val="005446BC"/>
    <w:rsid w:val="00547111"/>
    <w:rsid w:val="00590D27"/>
    <w:rsid w:val="00592D74"/>
    <w:rsid w:val="00593FD2"/>
    <w:rsid w:val="005A14BD"/>
    <w:rsid w:val="005E2C44"/>
    <w:rsid w:val="00621188"/>
    <w:rsid w:val="006257ED"/>
    <w:rsid w:val="00665C47"/>
    <w:rsid w:val="00675527"/>
    <w:rsid w:val="00695808"/>
    <w:rsid w:val="006B46FB"/>
    <w:rsid w:val="006E21FB"/>
    <w:rsid w:val="006E6AA8"/>
    <w:rsid w:val="007206CF"/>
    <w:rsid w:val="00792342"/>
    <w:rsid w:val="007977A8"/>
    <w:rsid w:val="007B512A"/>
    <w:rsid w:val="007C2097"/>
    <w:rsid w:val="007C7FD1"/>
    <w:rsid w:val="007D6A07"/>
    <w:rsid w:val="007F7259"/>
    <w:rsid w:val="008040A8"/>
    <w:rsid w:val="008279FA"/>
    <w:rsid w:val="008626E7"/>
    <w:rsid w:val="00870EE7"/>
    <w:rsid w:val="008863B9"/>
    <w:rsid w:val="008A45A6"/>
    <w:rsid w:val="008F0714"/>
    <w:rsid w:val="008F3789"/>
    <w:rsid w:val="008F4070"/>
    <w:rsid w:val="008F686C"/>
    <w:rsid w:val="009148DE"/>
    <w:rsid w:val="00941E30"/>
    <w:rsid w:val="009777D9"/>
    <w:rsid w:val="00991B88"/>
    <w:rsid w:val="00994773"/>
    <w:rsid w:val="009A5753"/>
    <w:rsid w:val="009A579D"/>
    <w:rsid w:val="009E3297"/>
    <w:rsid w:val="009F734F"/>
    <w:rsid w:val="009F77CF"/>
    <w:rsid w:val="00A246B6"/>
    <w:rsid w:val="00A47E70"/>
    <w:rsid w:val="00A50CF0"/>
    <w:rsid w:val="00A5621A"/>
    <w:rsid w:val="00A7671C"/>
    <w:rsid w:val="00AA2CBC"/>
    <w:rsid w:val="00AC5820"/>
    <w:rsid w:val="00AD1CD8"/>
    <w:rsid w:val="00AD3C41"/>
    <w:rsid w:val="00B258BB"/>
    <w:rsid w:val="00B37E96"/>
    <w:rsid w:val="00B67B97"/>
    <w:rsid w:val="00B968C8"/>
    <w:rsid w:val="00BA3EC5"/>
    <w:rsid w:val="00BA51D9"/>
    <w:rsid w:val="00BB5DFC"/>
    <w:rsid w:val="00BC5003"/>
    <w:rsid w:val="00BD279D"/>
    <w:rsid w:val="00BD6BB8"/>
    <w:rsid w:val="00C66BA2"/>
    <w:rsid w:val="00C71C8C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7693"/>
    <w:rsid w:val="00EE7D7C"/>
    <w:rsid w:val="00F25D98"/>
    <w:rsid w:val="00F300FB"/>
    <w:rsid w:val="00F949E8"/>
    <w:rsid w:val="00FA00F6"/>
    <w:rsid w:val="00FB0B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C71C8C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DA912-A891-4614-AFE8-C6D96154C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2020-02-03T08:32:00Z</dcterms:created>
  <dcterms:modified xsi:type="dcterms:W3CDTF">2021-02-08T03:22:00Z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(3)t6skZgi5nbRzFRksO2sKJl6LYKGNmJbRwoiMRkUxNg3Xm74WmQi5ji3SqRPMCooI8kYPYZ7F
xmCxR3rxapLKNdhm9IO4MBj4fIw9OrItqGpt68jgWlk6rQuUF5asB06C4H7r+QSF56hNf1vS
63zFfov2329SrRXMaV13Du7KGa+lQjntdRu4ekUgz+EcjIaucNWDoaIHBXg9lK9qdm+Gvn//
Ij3vl+PCVz/IxdMF6y</vt:lpwstr>
  </property>
  <property fmtid="{D5CDD505-2E9C-101B-9397-08002B2CF9AE}" pid="22" name="_2015_ms_pID_7253431">
    <vt:lpwstr>vuWCrR/KfkaqEnvi/lwIEYZXoDpwEpAGT4x9qW+6JUK2rs215XkgpL
p4IsR9SKm6UsCyKHkCObjVyv9T6oyMZEZOMfTBZHzEEmE3mbulYiakZSO9Z2hnm7YNPd5Fw+
+re6G1Kgk33/YOAekl7Q0RpiTNvNq+fjIPWgSISEw43COF7ct/T5YfIXlzFPAwnRJ3ShXpvs
WOWKuqOqHI+rmOiwdToQXRYExZqgdbw6xNZ7</vt:lpwstr>
  </property>
  <property fmtid="{D5CDD505-2E9C-101B-9397-08002B2CF9AE}" pid="23" name="_2015_ms_pID_7253432">
    <vt:lpwstr>fA==</vt:lpwstr>
  </property>
</Properties>
</file>